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04110922"/>
        <w:lock w:val="contentLocked"/>
        <w:placeholder>
          <w:docPart w:val="DefaultPlaceholder_-1854013440"/>
        </w:placeholder>
        <w:group/>
      </w:sdtPr>
      <w:sdtEndPr>
        <w:rPr>
          <w:rFonts w:eastAsiaTheme="minorHAnsi"/>
          <w:b w:val="0"/>
          <w:color w:val="auto"/>
          <w:spacing w:val="0"/>
          <w:sz w:val="22"/>
          <w:szCs w:val="22"/>
          <w:lang w:eastAsia="en-US"/>
        </w:rPr>
      </w:sdtEndPr>
      <w:sdtContent>
        <w:p w14:paraId="5DE4AE6B" w14:textId="6CF19C6E" w:rsidR="001D313A" w:rsidRDefault="001D313A" w:rsidP="0072107A">
          <w:pPr>
            <w:pStyle w:val="Title"/>
          </w:pPr>
        </w:p>
        <w:p w14:paraId="290414AA" w14:textId="77777777" w:rsidR="001D313A" w:rsidRDefault="001D313A" w:rsidP="0072107A">
          <w:pPr>
            <w:pStyle w:val="Title"/>
          </w:pPr>
        </w:p>
        <w:p w14:paraId="1C9996C6" w14:textId="77777777" w:rsidR="001D313A" w:rsidRDefault="001D313A" w:rsidP="0072107A">
          <w:pPr>
            <w:pStyle w:val="Title"/>
          </w:pPr>
        </w:p>
        <w:p w14:paraId="4B39FBAD" w14:textId="77777777" w:rsidR="008F22A5" w:rsidRPr="0072107A" w:rsidRDefault="00193115" w:rsidP="0072107A">
          <w:pPr>
            <w:pStyle w:val="Title"/>
          </w:pPr>
          <w:r w:rsidRPr="0072107A">
            <w:t>Attachment 2</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5E70475B"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0A78FC36" w14:textId="77777777" w:rsidR="00B23399" w:rsidRPr="00DA5999" w:rsidRDefault="00B23399" w:rsidP="00DA5999">
                <w:pPr>
                  <w:pStyle w:val="ColumnHeading"/>
                </w:pPr>
                <w:r w:rsidRPr="00DA5999">
                  <w:t>CP Details</w:t>
                </w:r>
              </w:p>
            </w:tc>
          </w:tr>
          <w:tr w:rsidR="00193115" w:rsidRPr="00973740" w14:paraId="2697E47D" w14:textId="77777777" w:rsidTr="00DA5999">
            <w:trPr>
              <w:trHeight w:val="227"/>
            </w:trPr>
            <w:tc>
              <w:tcPr>
                <w:tcW w:w="2192" w:type="pct"/>
              </w:tcPr>
              <w:p w14:paraId="146E608D" w14:textId="77777777" w:rsidR="00193115" w:rsidRPr="0072107A" w:rsidRDefault="00193115" w:rsidP="00DA5999">
                <w:r w:rsidRPr="0072107A">
                  <w:t>CP number</w:t>
                </w:r>
                <w:r w:rsidR="00916C37" w:rsidRPr="0072107A">
                  <w:t>:</w:t>
                </w:r>
              </w:p>
            </w:tc>
            <w:tc>
              <w:tcPr>
                <w:tcW w:w="2808" w:type="pct"/>
              </w:tcPr>
              <w:p w14:paraId="697AC9AD" w14:textId="59232001" w:rsidR="00193115" w:rsidRPr="00973740" w:rsidRDefault="00D059BC" w:rsidP="00DA5999">
                <w:r>
                  <w:t>DCP 348</w:t>
                </w:r>
              </w:p>
            </w:tc>
          </w:tr>
          <w:tr w:rsidR="00193115" w:rsidRPr="00973740" w14:paraId="14016928" w14:textId="77777777" w:rsidTr="00DA5999">
            <w:trPr>
              <w:trHeight w:val="227"/>
            </w:trPr>
            <w:tc>
              <w:tcPr>
                <w:tcW w:w="2192" w:type="pct"/>
              </w:tcPr>
              <w:p w14:paraId="2C2565CE" w14:textId="77777777" w:rsidR="00193115" w:rsidRPr="0072107A" w:rsidRDefault="00916C37" w:rsidP="00DA5999">
                <w:r w:rsidRPr="0072107A">
                  <w:t>CP Title:</w:t>
                </w:r>
              </w:p>
            </w:tc>
            <w:tc>
              <w:tcPr>
                <w:tcW w:w="2808" w:type="pct"/>
              </w:tcPr>
              <w:p w14:paraId="31BF53DF" w14:textId="72635734" w:rsidR="00193115" w:rsidRPr="00973740" w:rsidRDefault="00D059BC" w:rsidP="00DA5999">
                <w:r>
                  <w:t>DNO Charging for Installing Capacity Management and Communications Equipment to Enable Flexibility in Connections</w:t>
                </w:r>
              </w:p>
            </w:tc>
          </w:tr>
          <w:tr w:rsidR="00916C37" w:rsidRPr="00973740" w14:paraId="7C695F8E" w14:textId="77777777" w:rsidTr="00DA5999">
            <w:trPr>
              <w:trHeight w:val="227"/>
            </w:trPr>
            <w:tc>
              <w:tcPr>
                <w:tcW w:w="2192" w:type="pct"/>
              </w:tcPr>
              <w:p w14:paraId="152BE087" w14:textId="77777777" w:rsidR="00916C37" w:rsidRPr="0072107A" w:rsidRDefault="00916C37" w:rsidP="00DA5999">
                <w:r w:rsidRPr="0072107A">
                  <w:t>Parties Impacted:</w:t>
                </w:r>
              </w:p>
            </w:tc>
            <w:tc>
              <w:tcPr>
                <w:tcW w:w="2808" w:type="pct"/>
              </w:tcPr>
              <w:p w14:paraId="4F5148F9" w14:textId="5EEF64FE" w:rsidR="00916C37" w:rsidRPr="00973740" w:rsidRDefault="00D059BC" w:rsidP="00DA5999">
                <w:r>
                  <w:t>DNOs, IDNOs</w:t>
                </w:r>
                <w:r w:rsidR="003470EC">
                  <w:t xml:space="preserve">, Suppliers </w:t>
                </w:r>
                <w:bookmarkStart w:id="0" w:name="_GoBack"/>
                <w:bookmarkEnd w:id="0"/>
                <w:r>
                  <w:t xml:space="preserve">and CVA Registrants </w:t>
                </w:r>
              </w:p>
            </w:tc>
          </w:tr>
          <w:tr w:rsidR="00916C37" w:rsidRPr="00973740" w14:paraId="38F18AEC" w14:textId="77777777" w:rsidTr="00DA5999">
            <w:trPr>
              <w:trHeight w:val="227"/>
            </w:trPr>
            <w:tc>
              <w:tcPr>
                <w:tcW w:w="2192" w:type="pct"/>
              </w:tcPr>
              <w:p w14:paraId="7183C863" w14:textId="77777777" w:rsidR="00916C37" w:rsidRPr="0072107A" w:rsidRDefault="00916C37" w:rsidP="00DA5999">
                <w:r w:rsidRPr="0072107A">
                  <w:t>Part 1</w:t>
                </w:r>
                <w:r w:rsidR="008A35FA">
                  <w:t xml:space="preserve"> </w:t>
                </w:r>
                <w:r w:rsidRPr="0072107A">
                  <w:t>/ Part 2 Matter:</w:t>
                </w:r>
              </w:p>
            </w:tc>
            <w:tc>
              <w:tcPr>
                <w:tcW w:w="2808" w:type="pct"/>
              </w:tcPr>
              <w:p w14:paraId="67AB7D44" w14:textId="10F711D0" w:rsidR="00916C37" w:rsidRPr="00973740" w:rsidRDefault="00D059BC" w:rsidP="00DA5999">
                <w:r>
                  <w:t>Part 1 Matter</w:t>
                </w:r>
              </w:p>
            </w:tc>
          </w:tr>
          <w:tr w:rsidR="00916C37" w:rsidRPr="00973740" w14:paraId="59BBD494" w14:textId="77777777" w:rsidTr="00DA5999">
            <w:trPr>
              <w:trHeight w:val="227"/>
            </w:trPr>
            <w:tc>
              <w:tcPr>
                <w:tcW w:w="2192" w:type="pct"/>
              </w:tcPr>
              <w:p w14:paraId="256B44D2" w14:textId="77777777" w:rsidR="00916C37" w:rsidRPr="0072107A" w:rsidRDefault="00916C37" w:rsidP="00DA5999">
                <w:r w:rsidRPr="0072107A">
                  <w:t>Implementation Date:</w:t>
                </w:r>
              </w:p>
            </w:tc>
            <w:tc>
              <w:tcPr>
                <w:tcW w:w="2808" w:type="pct"/>
              </w:tcPr>
              <w:p w14:paraId="1F3BF1E6" w14:textId="7878176D" w:rsidR="00916C37" w:rsidRPr="00973740" w:rsidRDefault="00D059BC" w:rsidP="00DA5999">
                <w:r>
                  <w:t>01 April 2020</w:t>
                </w:r>
              </w:p>
            </w:tc>
          </w:tr>
          <w:tr w:rsidR="00916C37" w:rsidRPr="00973740" w14:paraId="35C97103" w14:textId="77777777" w:rsidTr="00DA5999">
            <w:trPr>
              <w:trHeight w:val="227"/>
            </w:trPr>
            <w:tc>
              <w:tcPr>
                <w:tcW w:w="2192" w:type="pct"/>
              </w:tcPr>
              <w:p w14:paraId="15D70B4F" w14:textId="77777777" w:rsidR="00916C37" w:rsidRPr="0072107A" w:rsidRDefault="00916C37" w:rsidP="00DA5999">
                <w:r w:rsidRPr="0072107A">
                  <w:t>Voting End Date:</w:t>
                </w:r>
              </w:p>
            </w:tc>
            <w:tc>
              <w:tcPr>
                <w:tcW w:w="2808" w:type="pct"/>
              </w:tcPr>
              <w:p w14:paraId="75D98B7F" w14:textId="24DD9429" w:rsidR="00916C37" w:rsidRPr="00973740" w:rsidRDefault="00D059BC" w:rsidP="00DA5999">
                <w:r>
                  <w:t>15 January 2020</w:t>
                </w:r>
              </w:p>
            </w:tc>
          </w:tr>
        </w:tbl>
        <w:p w14:paraId="0C014CE5"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0CFEE5C5"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28EFA7A3" w14:textId="77777777" w:rsidR="004A45C0" w:rsidRPr="00DA5999" w:rsidRDefault="004A45C0" w:rsidP="00DA5999">
                <w:pPr>
                  <w:pStyle w:val="ColumnHeading"/>
                </w:pPr>
                <w:r w:rsidRPr="00DA5999">
                  <w:t>Respondent Details</w:t>
                </w:r>
              </w:p>
            </w:tc>
          </w:tr>
          <w:tr w:rsidR="00B23399" w:rsidRPr="00973740" w14:paraId="50E9849F" w14:textId="77777777" w:rsidTr="00DA5999">
            <w:tc>
              <w:tcPr>
                <w:tcW w:w="2192" w:type="pct"/>
              </w:tcPr>
              <w:p w14:paraId="29C169F8"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AE3C523F0D92409AAB74334D341D48DD"/>
                </w:placeholder>
                <w:showingPlcHdr/>
              </w:sdtPr>
              <w:sdtEndPr/>
              <w:sdtContent>
                <w:tc>
                  <w:tcPr>
                    <w:tcW w:w="2808" w:type="pct"/>
                  </w:tcPr>
                  <w:p w14:paraId="7C0B19CB"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55EF249" w14:textId="77777777" w:rsidTr="00DA5999">
            <w:tc>
              <w:tcPr>
                <w:tcW w:w="2192" w:type="pct"/>
              </w:tcPr>
              <w:p w14:paraId="2991959D"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9BED53FB7E174E0B8967C118590FA45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5125774F"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C9DD78B" w14:textId="77777777" w:rsidTr="00DA5999">
            <w:tc>
              <w:tcPr>
                <w:tcW w:w="2192" w:type="pct"/>
              </w:tcPr>
              <w:p w14:paraId="4681932A"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B01CA0AAD89B4ACDA3A410A6E2E80B7D"/>
                </w:placeholder>
                <w:showingPlcHdr/>
                <w:text/>
              </w:sdtPr>
              <w:sdtEndPr/>
              <w:sdtContent>
                <w:tc>
                  <w:tcPr>
                    <w:tcW w:w="2808" w:type="pct"/>
                  </w:tcPr>
                  <w:p w14:paraId="73F79862"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A056A46" w14:textId="77777777" w:rsidTr="00DA5999">
            <w:tc>
              <w:tcPr>
                <w:tcW w:w="2192" w:type="pct"/>
              </w:tcPr>
              <w:p w14:paraId="4E62D7B9"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6AD138A6CFEA486DB2FE4B89A7B860AD"/>
                </w:placeholder>
                <w:showingPlcHdr/>
                <w:text/>
              </w:sdtPr>
              <w:sdtEndPr/>
              <w:sdtContent>
                <w:tc>
                  <w:tcPr>
                    <w:tcW w:w="2808" w:type="pct"/>
                  </w:tcPr>
                  <w:p w14:paraId="40FAA129"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C728706" w14:textId="77777777" w:rsidTr="00DA5999">
            <w:tc>
              <w:tcPr>
                <w:tcW w:w="2192" w:type="pct"/>
              </w:tcPr>
              <w:p w14:paraId="6CCAEB19"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006410CB5D304EEFB862376A86E5710E"/>
                </w:placeholder>
                <w:showingPlcHdr/>
                <w:text/>
              </w:sdtPr>
              <w:sdtEndPr/>
              <w:sdtContent>
                <w:tc>
                  <w:tcPr>
                    <w:tcW w:w="2808" w:type="pct"/>
                  </w:tcPr>
                  <w:p w14:paraId="3FAA1EF6"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DB3B95C" w14:textId="77777777" w:rsidTr="00DA5999">
            <w:tc>
              <w:tcPr>
                <w:tcW w:w="2192" w:type="pct"/>
              </w:tcPr>
              <w:p w14:paraId="50B2F2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1739CDDF04CE46BD9E3C104BE7A69516"/>
                </w:placeholder>
                <w:showingPlcHdr/>
                <w:text/>
              </w:sdtPr>
              <w:sdtEndPr/>
              <w:sdtContent>
                <w:tc>
                  <w:tcPr>
                    <w:tcW w:w="2808" w:type="pct"/>
                  </w:tcPr>
                  <w:p w14:paraId="7C02ACF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518C738" w14:textId="77777777" w:rsidTr="00DA5999">
            <w:tc>
              <w:tcPr>
                <w:tcW w:w="2192" w:type="pct"/>
              </w:tcPr>
              <w:p w14:paraId="42DAC8A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ED6D42EB3284EC1AC4FC0844C90D1B0"/>
                </w:placeholder>
                <w:showingPlcHdr/>
                <w:text/>
              </w:sdtPr>
              <w:sdtEndPr/>
              <w:sdtContent>
                <w:tc>
                  <w:tcPr>
                    <w:tcW w:w="2808" w:type="pct"/>
                  </w:tcPr>
                  <w:p w14:paraId="5E516EE9"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63B027F" w14:textId="77777777" w:rsidTr="00DA5999">
            <w:tc>
              <w:tcPr>
                <w:tcW w:w="2192" w:type="pct"/>
              </w:tcPr>
              <w:p w14:paraId="529FA2BC"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2122586DD9064940B70093C17CBAB7F3"/>
                </w:placeholder>
                <w:showingPlcHdr/>
                <w:text/>
              </w:sdtPr>
              <w:sdtEndPr/>
              <w:sdtContent>
                <w:tc>
                  <w:tcPr>
                    <w:tcW w:w="2808" w:type="pct"/>
                  </w:tcPr>
                  <w:p w14:paraId="5132D5A5"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40DB76A9"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20F5989D"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E6417E6" w14:textId="77777777" w:rsidR="005F26DE" w:rsidRPr="00DA5999" w:rsidRDefault="005F26DE" w:rsidP="00DA5999">
                <w:pPr>
                  <w:pStyle w:val="ColumnHeading"/>
                </w:pPr>
                <w:r w:rsidRPr="00973740">
                  <w:t>Response</w:t>
                </w:r>
              </w:p>
            </w:tc>
          </w:tr>
          <w:tr w:rsidR="005F26DE" w:rsidRPr="00973740" w14:paraId="5634CC0B" w14:textId="77777777" w:rsidTr="00DA5999">
            <w:tc>
              <w:tcPr>
                <w:tcW w:w="2195" w:type="pct"/>
              </w:tcPr>
              <w:p w14:paraId="08EC928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D068DDB59D8E47D6BBABD7B0EDD7FEA8"/>
                </w:placeholder>
                <w:showingPlcHdr/>
                <w:dropDownList>
                  <w:listItem w:value="Choose an item."/>
                  <w:listItem w:displayText="Accept" w:value="Accept"/>
                  <w:listItem w:displayText="Reject" w:value="Reject"/>
                </w:dropDownList>
              </w:sdtPr>
              <w:sdtEndPr/>
              <w:sdtContent>
                <w:tc>
                  <w:tcPr>
                    <w:tcW w:w="2805" w:type="pct"/>
                  </w:tcPr>
                  <w:p w14:paraId="76BD4609"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1EF5C556" w14:textId="77777777" w:rsidTr="00DA5999">
            <w:tc>
              <w:tcPr>
                <w:tcW w:w="2195" w:type="pct"/>
                <w:tcBorders>
                  <w:bottom w:val="single" w:sz="4" w:space="0" w:color="auto"/>
                </w:tcBorders>
              </w:tcPr>
              <w:p w14:paraId="428496BD"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787305F7347644CE8DBE9ADEF63AF998"/>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397BB3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49220660" w14:textId="77777777" w:rsidTr="00DA5999">
            <w:tc>
              <w:tcPr>
                <w:tcW w:w="2195" w:type="pct"/>
              </w:tcPr>
              <w:p w14:paraId="55A02911"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D6A630F50C764548A1C1EF2C96CA9297"/>
                </w:placeholder>
                <w:showingPlcHdr/>
              </w:sdtPr>
              <w:sdtEndPr/>
              <w:sdtContent>
                <w:tc>
                  <w:tcPr>
                    <w:tcW w:w="2805" w:type="pct"/>
                  </w:tcPr>
                  <w:p w14:paraId="7C544D2F"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7C52F88D" w14:textId="77777777" w:rsidTr="00DA5999">
            <w:tc>
              <w:tcPr>
                <w:tcW w:w="2195" w:type="pct"/>
              </w:tcPr>
              <w:p w14:paraId="395B65EB"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7B46232EAA71447CB59B8CA7B4CD4F7E"/>
                </w:placeholder>
                <w:showingPlcHdr/>
              </w:sdtPr>
              <w:sdtEndPr/>
              <w:sdtContent>
                <w:tc>
                  <w:tcPr>
                    <w:tcW w:w="2805" w:type="pct"/>
                  </w:tcPr>
                  <w:p w14:paraId="0261C86F"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16163C34"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02A2C295"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6E104E8F" w14:textId="77777777" w:rsidR="00973740" w:rsidRPr="00A94393" w:rsidRDefault="00973740" w:rsidP="00A94393">
                <w:pPr>
                  <w:pStyle w:val="ColumnHeading"/>
                </w:pPr>
                <w:r w:rsidRPr="00A94393">
                  <w:t>DCUSA Objectives</w:t>
                </w:r>
              </w:p>
            </w:tc>
          </w:tr>
          <w:tr w:rsidR="005F26DE" w:rsidRPr="00973740" w14:paraId="2A6F76D6" w14:textId="77777777" w:rsidTr="00A94393">
            <w:tc>
              <w:tcPr>
                <w:tcW w:w="5000" w:type="pct"/>
                <w:tcBorders>
                  <w:bottom w:val="single" w:sz="4" w:space="0" w:color="auto"/>
                </w:tcBorders>
                <w:shd w:val="clear" w:color="auto" w:fill="D9D9D9" w:themeFill="background1" w:themeFillShade="D9"/>
              </w:tcPr>
              <w:p w14:paraId="390F80B5" w14:textId="77777777" w:rsidR="00973740" w:rsidRPr="0072107A" w:rsidRDefault="00973740" w:rsidP="0072107A">
                <w:pPr>
                  <w:pStyle w:val="ObjectivesHeading"/>
                </w:pPr>
                <w:r w:rsidRPr="0072107A">
                  <w:t>DCUSA General Objectives</w:t>
                </w:r>
              </w:p>
              <w:p w14:paraId="22C96A89"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2408DEE4"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035B917F"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6AE95F3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15F7D0E0"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5F14E4E2" w14:textId="77777777" w:rsidR="00973740" w:rsidRPr="004D3204" w:rsidRDefault="00973740" w:rsidP="0072107A">
                <w:pPr>
                  <w:pStyle w:val="ObjectivesHeading"/>
                </w:pPr>
                <w:r w:rsidRPr="004D3204">
                  <w:t xml:space="preserve">DCUSA Charging Objectives </w:t>
                </w:r>
              </w:p>
              <w:p w14:paraId="3F9DA531"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1DD722A4"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158BF40"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4ADD3A4"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3B9D08CE"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12679297"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12EAA44" w14:textId="77777777" w:rsidR="00973740" w:rsidRPr="00973740" w:rsidRDefault="00973740" w:rsidP="0072107A"/>
        <w:p w14:paraId="4646A0DC" w14:textId="210249A7" w:rsidR="005F26DE" w:rsidRPr="00973740" w:rsidRDefault="003470EC" w:rsidP="0072107A"/>
      </w:sdtContent>
    </w:sdt>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7E71A" w14:textId="77777777" w:rsidR="00D059BC" w:rsidRDefault="00D059BC" w:rsidP="0072107A">
      <w:r>
        <w:separator/>
      </w:r>
    </w:p>
  </w:endnote>
  <w:endnote w:type="continuationSeparator" w:id="0">
    <w:p w14:paraId="11F75BD8" w14:textId="77777777" w:rsidR="00D059BC" w:rsidRDefault="00D059BC"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784183"/>
      <w:lock w:val="contentLocked"/>
      <w:placeholder>
        <w:docPart w:val="DefaultPlaceholder_-1854013440"/>
      </w:placeholder>
      <w:showingPlcHdr/>
      <w:group/>
    </w:sdtPr>
    <w:sdtContent>
      <w:p w14:paraId="60966FEC" w14:textId="38E3CFE8" w:rsidR="00D059BC" w:rsidRDefault="003470EC">
        <w:pPr>
          <w:pStyle w:val="Footer"/>
        </w:pPr>
        <w:r w:rsidRPr="00653F2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3293490"/>
      <w:lock w:val="contentLocked"/>
      <w:placeholder>
        <w:docPart w:val="DefaultPlaceholder_-1854013440"/>
      </w:placeholder>
      <w:group/>
    </w:sdtPr>
    <w:sdtContent>
      <w:p w14:paraId="515606A6" w14:textId="7BD69380" w:rsidR="00FD00A2" w:rsidRPr="00973740" w:rsidRDefault="00D059BC" w:rsidP="0072107A">
        <w:pPr>
          <w:pStyle w:val="Footer"/>
        </w:pPr>
        <w:r>
          <w:t>20 December 2019</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t>Version</w:t>
        </w:r>
        <w:r w:rsidR="00FD00A2" w:rsidRPr="00973740">
          <w:fldChar w:fldCharType="end"/>
        </w:r>
        <w:r>
          <w:t xml:space="preserve"> 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12988"/>
      <w:lock w:val="contentLocked"/>
      <w:placeholder>
        <w:docPart w:val="DefaultPlaceholder_-1854013440"/>
      </w:placeholder>
      <w:group/>
    </w:sdtPr>
    <w:sdtContent>
      <w:p w14:paraId="2C6CABB1" w14:textId="13DC258A" w:rsidR="008A35FA" w:rsidRDefault="00D059BC">
        <w:pPr>
          <w:pStyle w:val="Footer"/>
        </w:pPr>
        <w:r>
          <w:t>20 December 2019</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t>Version</w:t>
        </w:r>
        <w:r w:rsidR="008A35FA" w:rsidRPr="00973740">
          <w:fldChar w:fldCharType="end"/>
        </w:r>
        <w:r>
          <w:t xml:space="preserve">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5ED91" w14:textId="77777777" w:rsidR="00D059BC" w:rsidRDefault="00D059BC" w:rsidP="0072107A">
      <w:r>
        <w:separator/>
      </w:r>
    </w:p>
  </w:footnote>
  <w:footnote w:type="continuationSeparator" w:id="0">
    <w:p w14:paraId="1D222C1B" w14:textId="77777777" w:rsidR="00D059BC" w:rsidRDefault="00D059BC" w:rsidP="0072107A">
      <w:r>
        <w:continuationSeparator/>
      </w:r>
    </w:p>
  </w:footnote>
  <w:footnote w:id="1">
    <w:p w14:paraId="6B3AEA46"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4E3A7226"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358120"/>
      <w:lock w:val="contentLocked"/>
      <w:placeholder>
        <w:docPart w:val="DefaultPlaceholder_-1854013440"/>
      </w:placeholder>
      <w:showingPlcHdr/>
      <w:group/>
    </w:sdtPr>
    <w:sdtContent>
      <w:p w14:paraId="7E9DA35E" w14:textId="3AA619A4" w:rsidR="00D059BC" w:rsidRDefault="003470EC">
        <w:pPr>
          <w:pStyle w:val="Header"/>
        </w:pPr>
        <w:r w:rsidRPr="00653F2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622100"/>
      <w:lock w:val="contentLocked"/>
      <w:placeholder>
        <w:docPart w:val="DefaultPlaceholder_-1854013440"/>
      </w:placeholder>
      <w:group/>
    </w:sdtPr>
    <w:sdtContent>
      <w:p w14:paraId="653BC165" w14:textId="39E75170"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D059BC">
          <w:t>348</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454034"/>
      <w:lock w:val="contentLocked"/>
      <w:placeholder>
        <w:docPart w:val="DefaultPlaceholder_-1854013440"/>
      </w:placeholder>
      <w:group/>
    </w:sdtPr>
    <w:sdtContent>
      <w:p w14:paraId="6A4A65E3" w14:textId="3C568133"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47C595E7" wp14:editId="021498EA">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00D059BC">
          <w:t>348</w:t>
        </w:r>
      </w:p>
      <w:p w14:paraId="4333A795" w14:textId="73270E24" w:rsidR="001D313A" w:rsidRDefault="003470EC">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9BC"/>
    <w:rsid w:val="00077D80"/>
    <w:rsid w:val="00134AF7"/>
    <w:rsid w:val="00171886"/>
    <w:rsid w:val="00190980"/>
    <w:rsid w:val="00193115"/>
    <w:rsid w:val="001D313A"/>
    <w:rsid w:val="001D3D83"/>
    <w:rsid w:val="001E03C5"/>
    <w:rsid w:val="001F256A"/>
    <w:rsid w:val="00223DF1"/>
    <w:rsid w:val="0023069B"/>
    <w:rsid w:val="002B61A0"/>
    <w:rsid w:val="0031153A"/>
    <w:rsid w:val="003470EC"/>
    <w:rsid w:val="0040580C"/>
    <w:rsid w:val="00410907"/>
    <w:rsid w:val="004572E2"/>
    <w:rsid w:val="004A45C0"/>
    <w:rsid w:val="004D3204"/>
    <w:rsid w:val="005124D0"/>
    <w:rsid w:val="00554409"/>
    <w:rsid w:val="005A6203"/>
    <w:rsid w:val="005C36AB"/>
    <w:rsid w:val="005F1DC2"/>
    <w:rsid w:val="005F26DE"/>
    <w:rsid w:val="005F2D28"/>
    <w:rsid w:val="00697019"/>
    <w:rsid w:val="00711B18"/>
    <w:rsid w:val="0072107A"/>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C01797"/>
    <w:rsid w:val="00CE497A"/>
    <w:rsid w:val="00D059BC"/>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56E1B3"/>
  <w15:chartTrackingRefBased/>
  <w15:docId w15:val="{0B61B60A-E17B-49E1-999B-DBC28FB5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3C523F0D92409AAB74334D341D48DD"/>
        <w:category>
          <w:name w:val="General"/>
          <w:gallery w:val="placeholder"/>
        </w:category>
        <w:types>
          <w:type w:val="bbPlcHdr"/>
        </w:types>
        <w:behaviors>
          <w:behavior w:val="content"/>
        </w:behaviors>
        <w:guid w:val="{550AEE60-599C-4CB1-BBAB-BB7976D44ECD}"/>
      </w:docPartPr>
      <w:docPartBody>
        <w:p w:rsidR="00E766A5" w:rsidRDefault="00E43CAD">
          <w:pPr>
            <w:pStyle w:val="AE3C523F0D92409AAB74334D341D48DD"/>
          </w:pPr>
          <w:r w:rsidRPr="005D19FB">
            <w:rPr>
              <w:rStyle w:val="PlaceholderText"/>
            </w:rPr>
            <w:t>Click here to enter text.</w:t>
          </w:r>
        </w:p>
      </w:docPartBody>
    </w:docPart>
    <w:docPart>
      <w:docPartPr>
        <w:name w:val="9BED53FB7E174E0B8967C118590FA45F"/>
        <w:category>
          <w:name w:val="General"/>
          <w:gallery w:val="placeholder"/>
        </w:category>
        <w:types>
          <w:type w:val="bbPlcHdr"/>
        </w:types>
        <w:behaviors>
          <w:behavior w:val="content"/>
        </w:behaviors>
        <w:guid w:val="{B23971B3-FFBE-4068-B72B-F42EC043D056}"/>
      </w:docPartPr>
      <w:docPartBody>
        <w:p w:rsidR="00E766A5" w:rsidRDefault="00E43CAD">
          <w:pPr>
            <w:pStyle w:val="9BED53FB7E174E0B8967C118590FA45F"/>
          </w:pPr>
          <w:r w:rsidRPr="005D19FB">
            <w:rPr>
              <w:rStyle w:val="PlaceholderText"/>
            </w:rPr>
            <w:t>Choose an item.</w:t>
          </w:r>
        </w:p>
      </w:docPartBody>
    </w:docPart>
    <w:docPart>
      <w:docPartPr>
        <w:name w:val="B01CA0AAD89B4ACDA3A410A6E2E80B7D"/>
        <w:category>
          <w:name w:val="General"/>
          <w:gallery w:val="placeholder"/>
        </w:category>
        <w:types>
          <w:type w:val="bbPlcHdr"/>
        </w:types>
        <w:behaviors>
          <w:behavior w:val="content"/>
        </w:behaviors>
        <w:guid w:val="{C9639C33-0ED3-43EE-880B-C1CE0BA2829B}"/>
      </w:docPartPr>
      <w:docPartBody>
        <w:p w:rsidR="00E766A5" w:rsidRDefault="00E43CAD">
          <w:pPr>
            <w:pStyle w:val="B01CA0AAD89B4ACDA3A410A6E2E80B7D"/>
          </w:pPr>
          <w:r w:rsidRPr="005D19FB">
            <w:rPr>
              <w:rStyle w:val="PlaceholderText"/>
            </w:rPr>
            <w:t>Click here to enter text.</w:t>
          </w:r>
        </w:p>
      </w:docPartBody>
    </w:docPart>
    <w:docPart>
      <w:docPartPr>
        <w:name w:val="6AD138A6CFEA486DB2FE4B89A7B860AD"/>
        <w:category>
          <w:name w:val="General"/>
          <w:gallery w:val="placeholder"/>
        </w:category>
        <w:types>
          <w:type w:val="bbPlcHdr"/>
        </w:types>
        <w:behaviors>
          <w:behavior w:val="content"/>
        </w:behaviors>
        <w:guid w:val="{0127D237-EB8D-454E-A721-9F72822318DE}"/>
      </w:docPartPr>
      <w:docPartBody>
        <w:p w:rsidR="00E766A5" w:rsidRDefault="00E43CAD">
          <w:pPr>
            <w:pStyle w:val="6AD138A6CFEA486DB2FE4B89A7B860AD"/>
          </w:pPr>
          <w:r w:rsidRPr="005D19FB">
            <w:rPr>
              <w:rStyle w:val="PlaceholderText"/>
            </w:rPr>
            <w:t>Click here to enter text.</w:t>
          </w:r>
        </w:p>
      </w:docPartBody>
    </w:docPart>
    <w:docPart>
      <w:docPartPr>
        <w:name w:val="006410CB5D304EEFB862376A86E5710E"/>
        <w:category>
          <w:name w:val="General"/>
          <w:gallery w:val="placeholder"/>
        </w:category>
        <w:types>
          <w:type w:val="bbPlcHdr"/>
        </w:types>
        <w:behaviors>
          <w:behavior w:val="content"/>
        </w:behaviors>
        <w:guid w:val="{DBE0738E-DFE9-4FFF-8F98-B693A47AC89A}"/>
      </w:docPartPr>
      <w:docPartBody>
        <w:p w:rsidR="00E766A5" w:rsidRDefault="00E43CAD">
          <w:pPr>
            <w:pStyle w:val="006410CB5D304EEFB862376A86E5710E"/>
          </w:pPr>
          <w:r w:rsidRPr="005D19FB">
            <w:rPr>
              <w:rStyle w:val="PlaceholderText"/>
            </w:rPr>
            <w:t>Click here to enter text.</w:t>
          </w:r>
        </w:p>
      </w:docPartBody>
    </w:docPart>
    <w:docPart>
      <w:docPartPr>
        <w:name w:val="1739CDDF04CE46BD9E3C104BE7A69516"/>
        <w:category>
          <w:name w:val="General"/>
          <w:gallery w:val="placeholder"/>
        </w:category>
        <w:types>
          <w:type w:val="bbPlcHdr"/>
        </w:types>
        <w:behaviors>
          <w:behavior w:val="content"/>
        </w:behaviors>
        <w:guid w:val="{67DFF84F-7284-4853-B09D-590B078B69E3}"/>
      </w:docPartPr>
      <w:docPartBody>
        <w:p w:rsidR="00E766A5" w:rsidRDefault="00E43CAD">
          <w:pPr>
            <w:pStyle w:val="1739CDDF04CE46BD9E3C104BE7A69516"/>
          </w:pPr>
          <w:r w:rsidRPr="005D19FB">
            <w:rPr>
              <w:rStyle w:val="PlaceholderText"/>
            </w:rPr>
            <w:t>Click here to enter text.</w:t>
          </w:r>
        </w:p>
      </w:docPartBody>
    </w:docPart>
    <w:docPart>
      <w:docPartPr>
        <w:name w:val="5ED6D42EB3284EC1AC4FC0844C90D1B0"/>
        <w:category>
          <w:name w:val="General"/>
          <w:gallery w:val="placeholder"/>
        </w:category>
        <w:types>
          <w:type w:val="bbPlcHdr"/>
        </w:types>
        <w:behaviors>
          <w:behavior w:val="content"/>
        </w:behaviors>
        <w:guid w:val="{3562897F-0755-49DA-87E5-49E1F5305AC2}"/>
      </w:docPartPr>
      <w:docPartBody>
        <w:p w:rsidR="00E766A5" w:rsidRDefault="00E43CAD">
          <w:pPr>
            <w:pStyle w:val="5ED6D42EB3284EC1AC4FC0844C90D1B0"/>
          </w:pPr>
          <w:r w:rsidRPr="005D19FB">
            <w:rPr>
              <w:rStyle w:val="PlaceholderText"/>
            </w:rPr>
            <w:t>Click here to enter text.</w:t>
          </w:r>
        </w:p>
      </w:docPartBody>
    </w:docPart>
    <w:docPart>
      <w:docPartPr>
        <w:name w:val="2122586DD9064940B70093C17CBAB7F3"/>
        <w:category>
          <w:name w:val="General"/>
          <w:gallery w:val="placeholder"/>
        </w:category>
        <w:types>
          <w:type w:val="bbPlcHdr"/>
        </w:types>
        <w:behaviors>
          <w:behavior w:val="content"/>
        </w:behaviors>
        <w:guid w:val="{5301BF82-8454-49FB-BA81-FB21960CB00D}"/>
      </w:docPartPr>
      <w:docPartBody>
        <w:p w:rsidR="00E766A5" w:rsidRDefault="00E43CAD">
          <w:pPr>
            <w:pStyle w:val="2122586DD9064940B70093C17CBAB7F3"/>
          </w:pPr>
          <w:r w:rsidRPr="005D19FB">
            <w:rPr>
              <w:rStyle w:val="PlaceholderText"/>
            </w:rPr>
            <w:t>Click here to enter text.</w:t>
          </w:r>
        </w:p>
      </w:docPartBody>
    </w:docPart>
    <w:docPart>
      <w:docPartPr>
        <w:name w:val="D068DDB59D8E47D6BBABD7B0EDD7FEA8"/>
        <w:category>
          <w:name w:val="General"/>
          <w:gallery w:val="placeholder"/>
        </w:category>
        <w:types>
          <w:type w:val="bbPlcHdr"/>
        </w:types>
        <w:behaviors>
          <w:behavior w:val="content"/>
        </w:behaviors>
        <w:guid w:val="{9F469963-163B-409E-9EBB-E98444FFE353}"/>
      </w:docPartPr>
      <w:docPartBody>
        <w:p w:rsidR="00E766A5" w:rsidRDefault="00E43CAD">
          <w:pPr>
            <w:pStyle w:val="D068DDB59D8E47D6BBABD7B0EDD7FEA8"/>
          </w:pPr>
          <w:r w:rsidRPr="005D19FB">
            <w:rPr>
              <w:rStyle w:val="PlaceholderText"/>
            </w:rPr>
            <w:t>Choose an item.</w:t>
          </w:r>
        </w:p>
      </w:docPartBody>
    </w:docPart>
    <w:docPart>
      <w:docPartPr>
        <w:name w:val="787305F7347644CE8DBE9ADEF63AF998"/>
        <w:category>
          <w:name w:val="General"/>
          <w:gallery w:val="placeholder"/>
        </w:category>
        <w:types>
          <w:type w:val="bbPlcHdr"/>
        </w:types>
        <w:behaviors>
          <w:behavior w:val="content"/>
        </w:behaviors>
        <w:guid w:val="{006F0FFB-8550-4217-8DD4-2BADD8CE1E6B}"/>
      </w:docPartPr>
      <w:docPartBody>
        <w:p w:rsidR="00E766A5" w:rsidRDefault="00E43CAD">
          <w:pPr>
            <w:pStyle w:val="787305F7347644CE8DBE9ADEF63AF998"/>
          </w:pPr>
          <w:r w:rsidRPr="005D19FB">
            <w:rPr>
              <w:rStyle w:val="PlaceholderText"/>
            </w:rPr>
            <w:t>Choose an item.</w:t>
          </w:r>
        </w:p>
      </w:docPartBody>
    </w:docPart>
    <w:docPart>
      <w:docPartPr>
        <w:name w:val="D6A630F50C764548A1C1EF2C96CA9297"/>
        <w:category>
          <w:name w:val="General"/>
          <w:gallery w:val="placeholder"/>
        </w:category>
        <w:types>
          <w:type w:val="bbPlcHdr"/>
        </w:types>
        <w:behaviors>
          <w:behavior w:val="content"/>
        </w:behaviors>
        <w:guid w:val="{BAD9A8F3-CDD6-40BF-A8F6-1D6CF05E0166}"/>
      </w:docPartPr>
      <w:docPartBody>
        <w:p w:rsidR="00E766A5" w:rsidRDefault="00E43CAD">
          <w:pPr>
            <w:pStyle w:val="D6A630F50C764548A1C1EF2C96CA9297"/>
          </w:pPr>
          <w:r w:rsidRPr="005D19FB">
            <w:rPr>
              <w:rStyle w:val="PlaceholderText"/>
            </w:rPr>
            <w:t>Click here to enter text.</w:t>
          </w:r>
        </w:p>
      </w:docPartBody>
    </w:docPart>
    <w:docPart>
      <w:docPartPr>
        <w:name w:val="7B46232EAA71447CB59B8CA7B4CD4F7E"/>
        <w:category>
          <w:name w:val="General"/>
          <w:gallery w:val="placeholder"/>
        </w:category>
        <w:types>
          <w:type w:val="bbPlcHdr"/>
        </w:types>
        <w:behaviors>
          <w:behavior w:val="content"/>
        </w:behaviors>
        <w:guid w:val="{2DA89486-0873-4B12-8BB9-AC219CCD2398}"/>
      </w:docPartPr>
      <w:docPartBody>
        <w:p w:rsidR="00E766A5" w:rsidRDefault="00E43CAD">
          <w:pPr>
            <w:pStyle w:val="7B46232EAA71447CB59B8CA7B4CD4F7E"/>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07F1AC16-F2AA-47D9-89A6-6CE4085B6C12}"/>
      </w:docPartPr>
      <w:docPartBody>
        <w:p w:rsidR="00E766A5" w:rsidRDefault="00E43CAD">
          <w:r w:rsidRPr="00653F2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CAD"/>
    <w:rsid w:val="00E43CAD"/>
    <w:rsid w:val="00E76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3CAD"/>
    <w:rPr>
      <w:color w:val="808080"/>
    </w:rPr>
  </w:style>
  <w:style w:type="paragraph" w:customStyle="1" w:styleId="AE3C523F0D92409AAB74334D341D48DD">
    <w:name w:val="AE3C523F0D92409AAB74334D341D48DD"/>
  </w:style>
  <w:style w:type="paragraph" w:customStyle="1" w:styleId="9BED53FB7E174E0B8967C118590FA45F">
    <w:name w:val="9BED53FB7E174E0B8967C118590FA45F"/>
  </w:style>
  <w:style w:type="paragraph" w:customStyle="1" w:styleId="B01CA0AAD89B4ACDA3A410A6E2E80B7D">
    <w:name w:val="B01CA0AAD89B4ACDA3A410A6E2E80B7D"/>
  </w:style>
  <w:style w:type="paragraph" w:customStyle="1" w:styleId="6AD138A6CFEA486DB2FE4B89A7B860AD">
    <w:name w:val="6AD138A6CFEA486DB2FE4B89A7B860AD"/>
  </w:style>
  <w:style w:type="paragraph" w:customStyle="1" w:styleId="006410CB5D304EEFB862376A86E5710E">
    <w:name w:val="006410CB5D304EEFB862376A86E5710E"/>
  </w:style>
  <w:style w:type="paragraph" w:customStyle="1" w:styleId="1739CDDF04CE46BD9E3C104BE7A69516">
    <w:name w:val="1739CDDF04CE46BD9E3C104BE7A69516"/>
  </w:style>
  <w:style w:type="paragraph" w:customStyle="1" w:styleId="5ED6D42EB3284EC1AC4FC0844C90D1B0">
    <w:name w:val="5ED6D42EB3284EC1AC4FC0844C90D1B0"/>
  </w:style>
  <w:style w:type="paragraph" w:customStyle="1" w:styleId="2122586DD9064940B70093C17CBAB7F3">
    <w:name w:val="2122586DD9064940B70093C17CBAB7F3"/>
  </w:style>
  <w:style w:type="paragraph" w:customStyle="1" w:styleId="D068DDB59D8E47D6BBABD7B0EDD7FEA8">
    <w:name w:val="D068DDB59D8E47D6BBABD7B0EDD7FEA8"/>
  </w:style>
  <w:style w:type="paragraph" w:customStyle="1" w:styleId="787305F7347644CE8DBE9ADEF63AF998">
    <w:name w:val="787305F7347644CE8DBE9ADEF63AF998"/>
  </w:style>
  <w:style w:type="paragraph" w:customStyle="1" w:styleId="D6A630F50C764548A1C1EF2C96CA9297">
    <w:name w:val="D6A630F50C764548A1C1EF2C96CA9297"/>
  </w:style>
  <w:style w:type="paragraph" w:customStyle="1" w:styleId="7B46232EAA71447CB59B8CA7B4CD4F7E">
    <w:name w:val="7B46232EAA71447CB59B8CA7B4CD4F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4612-506D-47F5-828F-13D3888C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3</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2019-12-09T11:43:00Z</dcterms:created>
  <dcterms:modified xsi:type="dcterms:W3CDTF">2019-12-20T16:35:00Z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